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4F5F3DD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bookmarkStart w:id="10" w:name="_GoBack"/>
      <w:bookmarkEnd w:id="10"/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1"/>
      <w:bookmarkEnd w:id="12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B692" w16cex:dateUtc="2026-02-11T11:11:00Z"/>
  <w16cex:commentExtensible w16cex:durableId="63EFD0B7" w16cex:dateUtc="2026-02-11T13:50:00Z"/>
  <w16cex:commentExtensible w16cex:durableId="0703E188" w16cex:dateUtc="2026-02-11T11:12:00Z"/>
  <w16cex:commentExtensible w16cex:durableId="65522789" w16cex:dateUtc="2026-02-11T13:50:00Z"/>
  <w16cex:commentExtensible w16cex:durableId="2D5261B2" w16cex:dateUtc="2026-02-12T09:29:00Z"/>
  <w16cex:commentExtensible w16cex:durableId="6EE0D7B1" w16cex:dateUtc="2026-02-11T11:14:00Z"/>
  <w16cex:commentExtensible w16cex:durableId="04AE380F" w16cex:dateUtc="2026-02-11T13:51:00Z"/>
  <w16cex:commentExtensible w16cex:durableId="53870049" w16cex:dateUtc="2026-02-12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485AB" w16cid:durableId="5E4BB692"/>
  <w16cid:commentId w16cid:paraId="4CB606B4" w16cid:durableId="63EFD0B7"/>
  <w16cid:commentId w16cid:paraId="22C4DDB0" w16cid:durableId="22C4DDB0"/>
  <w16cid:commentId w16cid:paraId="484D175D" w16cid:durableId="0703E188"/>
  <w16cid:commentId w16cid:paraId="2312EEEC" w16cid:durableId="65522789"/>
  <w16cid:commentId w16cid:paraId="5AAADDF7" w16cid:durableId="5AAADDF7"/>
  <w16cid:commentId w16cid:paraId="38614872" w16cid:durableId="2D5261B2"/>
  <w16cid:commentId w16cid:paraId="6573D83F" w16cid:durableId="0AE16AA1"/>
  <w16cid:commentId w16cid:paraId="4FF3A1E8" w16cid:durableId="6EE0D7B1"/>
  <w16cid:commentId w16cid:paraId="3EE2A5F2" w16cid:durableId="04AE380F"/>
  <w16cid:commentId w16cid:paraId="1003CE76" w16cid:durableId="538700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3FE2A" w14:textId="77777777" w:rsidR="00835182" w:rsidRDefault="00835182">
      <w:pPr>
        <w:spacing w:after="0"/>
      </w:pPr>
      <w:r>
        <w:separator/>
      </w:r>
    </w:p>
  </w:endnote>
  <w:endnote w:type="continuationSeparator" w:id="0">
    <w:p w14:paraId="706B18BB" w14:textId="77777777" w:rsidR="00835182" w:rsidRDefault="00835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216D7" w14:textId="77777777" w:rsidR="00835182" w:rsidRDefault="00835182">
      <w:pPr>
        <w:spacing w:after="0"/>
      </w:pPr>
      <w:r>
        <w:separator/>
      </w:r>
    </w:p>
  </w:footnote>
  <w:footnote w:type="continuationSeparator" w:id="0">
    <w:p w14:paraId="081FC6C7" w14:textId="77777777" w:rsidR="00835182" w:rsidRDefault="00835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12"/>
    <w:rsid w:val="00213CD2"/>
    <w:rsid w:val="002655DF"/>
    <w:rsid w:val="002658B4"/>
    <w:rsid w:val="00267829"/>
    <w:rsid w:val="002722D3"/>
    <w:rsid w:val="002C6374"/>
    <w:rsid w:val="002E248C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80628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4</cp:revision>
  <cp:lastPrinted>2002-04-23T07:10:00Z</cp:lastPrinted>
  <dcterms:created xsi:type="dcterms:W3CDTF">2026-02-13T08:10:00Z</dcterms:created>
  <dcterms:modified xsi:type="dcterms:W3CDTF">2026-02-13T08:12:00Z</dcterms:modified>
</cp:coreProperties>
</file>